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4A26EB" w14:textId="77777777" w:rsidR="00EE0C2A" w:rsidRDefault="00EE0C2A" w:rsidP="00EE0C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HORNE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67C3FD54" w14:textId="77777777" w:rsidR="00EE0C2A" w:rsidRDefault="00EE0C2A" w:rsidP="00EE0C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DA785F" w14:textId="77777777" w:rsidR="00EE0C2A" w:rsidRDefault="00EE0C2A" w:rsidP="00EE0C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48D431" w14:textId="77777777" w:rsidR="00EE0C2A" w:rsidRDefault="00EE0C2A" w:rsidP="00EE0C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Apr.1478</w:t>
      </w:r>
      <w:r>
        <w:rPr>
          <w:rFonts w:ascii="Times New Roman" w:hAnsi="Times New Roman" w:cs="Times New Roman"/>
          <w:sz w:val="24"/>
          <w:szCs w:val="24"/>
        </w:rPr>
        <w:tab/>
        <w:t>William Hatton of Stableford Abbot, Essex(q.v.), and his wife, Alice(q.v.),</w:t>
      </w:r>
    </w:p>
    <w:p w14:paraId="01012310" w14:textId="77777777" w:rsidR="00EE0C2A" w:rsidRDefault="00EE0C2A" w:rsidP="00EE0C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were pardoned outlawry for not appearing to answer a plea that they </w:t>
      </w:r>
      <w:proofErr w:type="gramStart"/>
      <w:r>
        <w:rPr>
          <w:rFonts w:ascii="Times New Roman" w:hAnsi="Times New Roman" w:cs="Times New Roman"/>
          <w:sz w:val="24"/>
          <w:szCs w:val="24"/>
        </w:rPr>
        <w:t>render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AAC653" w14:textId="77777777" w:rsidR="00EE0C2A" w:rsidRDefault="00EE0C2A" w:rsidP="00EE0C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£8 to him.   (C.P.R. 1476-85 p.80)</w:t>
      </w:r>
    </w:p>
    <w:p w14:paraId="698729C1" w14:textId="77777777" w:rsidR="00EE0C2A" w:rsidRDefault="00EE0C2A" w:rsidP="00EE0C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59C106" w14:textId="77777777" w:rsidR="00EE0C2A" w:rsidRDefault="00EE0C2A" w:rsidP="00EE0C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4EAE30" w14:textId="77777777" w:rsidR="00EE0C2A" w:rsidRDefault="00EE0C2A" w:rsidP="00EE0C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March 2021</w:t>
      </w:r>
    </w:p>
    <w:p w14:paraId="0A18D66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E09770" w14:textId="77777777" w:rsidR="00EE0C2A" w:rsidRDefault="00EE0C2A" w:rsidP="009139A6">
      <w:r>
        <w:separator/>
      </w:r>
    </w:p>
  </w:endnote>
  <w:endnote w:type="continuationSeparator" w:id="0">
    <w:p w14:paraId="0D2F02C4" w14:textId="77777777" w:rsidR="00EE0C2A" w:rsidRDefault="00EE0C2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CD464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25E4C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FE901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595F6" w14:textId="77777777" w:rsidR="00EE0C2A" w:rsidRDefault="00EE0C2A" w:rsidP="009139A6">
      <w:r>
        <w:separator/>
      </w:r>
    </w:p>
  </w:footnote>
  <w:footnote w:type="continuationSeparator" w:id="0">
    <w:p w14:paraId="1F288F2A" w14:textId="77777777" w:rsidR="00EE0C2A" w:rsidRDefault="00EE0C2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8F972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EA481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DC0B3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C2A"/>
    <w:rsid w:val="000666E0"/>
    <w:rsid w:val="002510B7"/>
    <w:rsid w:val="005C130B"/>
    <w:rsid w:val="00826F5C"/>
    <w:rsid w:val="009139A6"/>
    <w:rsid w:val="009448BB"/>
    <w:rsid w:val="00A3176C"/>
    <w:rsid w:val="00BA00AB"/>
    <w:rsid w:val="00EB3209"/>
    <w:rsid w:val="00EE0C2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33DA6"/>
  <w15:chartTrackingRefBased/>
  <w15:docId w15:val="{F1021EC8-0853-4528-947C-840245D68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2021-03-08T20:05:00Z</dcterms:created>
  <dcterms:modified xsi:type="dcterms:W3CDTF">2021-03-08T20:05:00Z</dcterms:modified>
</cp:coreProperties>
</file>